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Wellingborough and Rushden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Wellingborough and Rushden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Wellingborough and Rushden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Wellingborough and Rushden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Wellingborough and Rushden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Wellingborough and Rushden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67.6% </w:t>
      </w:r>
      <w:r w:rsidRPr="004747BF">
        <w:rPr>
          <w:rFonts w:ascii="Libre Franklin Light" w:eastAsia="Times New Roman" w:hAnsi="Libre Franklin Light" w:cs="Calibri Light"/>
        </w:rPr>
        <w:t xml:space="preserve">of those respondents classified as PGSI 8+ in Wellingborough and Rushden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Wellingborough and Rushden is estimated to be </w:t>
      </w:r>
      <w:r w:rsidRPr="00773DF7">
        <w:rPr>
          <w:rFonts w:ascii="Libre Franklin Light" w:eastAsia="Times New Roman" w:hAnsi="Libre Franklin Light" w:cs="Calibri Light"/>
          <w:b/>
          <w:bCs/>
          <w:color w:val="C45911" w:themeColor="accent2" w:themeShade="BF"/>
        </w:rPr>
        <w:t xml:space="preserve">£2,351,340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Wellingborough and Rushden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similar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Wellingborough and Rushden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Wellingborough and Rushden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Wellingborough and Rushden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llingborough and Rushd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Wellingborough and Rushden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llingborough and Rushd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Wellingborough and Rushden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18.9%</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Wellingborough and Rushden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llingborough and Rushd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Wellingborough and Rushden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Wellingborough and Rushden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Wellingborough and Rushden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51.4%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Wellingborough and Rushden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Wellingborough and Rushden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Wellingborough and Rushden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£2,351,340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Wellingborough and Rushden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£38,299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£792,055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£56,740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£15,958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£29,257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£1,419,031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£2,351,340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Wellingborough and Rushden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Wellingborough and Rushden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Wellingborough and Rushden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Wellingborough and Rushden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13.6%</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Wellingborough and Rushden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Wellingborough and Rushden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Wellingborough and Rushden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Wellingborough and Rushden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Wellingborough and Rushden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13.6%</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Wellingborough and Rushden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Wellingborough and Rushden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Wellingborough and Rushden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122596D-DD76-4FC1-8293-5A8FE890C50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